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0A594" w14:textId="503CD909" w:rsidR="00BA00AB" w:rsidRDefault="00FC31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SHIRBURN</w:t>
      </w:r>
      <w:r>
        <w:rPr>
          <w:rFonts w:ascii="Times New Roman" w:hAnsi="Times New Roman" w:cs="Times New Roman"/>
          <w:sz w:val="24"/>
          <w:szCs w:val="24"/>
        </w:rPr>
        <w:t xml:space="preserve">        (d.1458)</w:t>
      </w:r>
    </w:p>
    <w:p w14:paraId="495F20C3" w14:textId="5972D03B" w:rsidR="00FC31C0" w:rsidRDefault="00FC31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Sherburn, Yorkshire.</w:t>
      </w:r>
    </w:p>
    <w:p w14:paraId="24AB591A" w14:textId="5C8602F9" w:rsidR="00FC31C0" w:rsidRDefault="00FC31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D0411" w14:textId="0601D273" w:rsidR="00FC31C0" w:rsidRDefault="00FC31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F34A31" w14:textId="0C394899" w:rsidR="00FC31C0" w:rsidRDefault="00544A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Oct.1458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0CA2BF65" w14:textId="5A9546CE" w:rsidR="00544A47" w:rsidRDefault="00544A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CA20C2" w14:textId="045776BD" w:rsidR="00544A47" w:rsidRDefault="00544A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72F658" w14:textId="57DE934A" w:rsidR="00544A47" w:rsidRPr="00FC31C0" w:rsidRDefault="00544A4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544A47" w:rsidRPr="00FC31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4B9F5" w14:textId="77777777" w:rsidR="00FC31C0" w:rsidRDefault="00FC31C0" w:rsidP="009139A6">
      <w:r>
        <w:separator/>
      </w:r>
    </w:p>
  </w:endnote>
  <w:endnote w:type="continuationSeparator" w:id="0">
    <w:p w14:paraId="4148E693" w14:textId="77777777" w:rsidR="00FC31C0" w:rsidRDefault="00FC31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1F9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EC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37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E4AD" w14:textId="77777777" w:rsidR="00FC31C0" w:rsidRDefault="00FC31C0" w:rsidP="009139A6">
      <w:r>
        <w:separator/>
      </w:r>
    </w:p>
  </w:footnote>
  <w:footnote w:type="continuationSeparator" w:id="0">
    <w:p w14:paraId="2BF926A9" w14:textId="77777777" w:rsidR="00FC31C0" w:rsidRDefault="00FC31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AC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ABC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8E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C0"/>
    <w:rsid w:val="000666E0"/>
    <w:rsid w:val="002510B7"/>
    <w:rsid w:val="00544A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87EF3"/>
  <w15:chartTrackingRefBased/>
  <w15:docId w15:val="{323E5911-9FEB-4A4C-AE9D-85D94BCDD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2022-07-02T06:58:00Z</dcterms:created>
  <dcterms:modified xsi:type="dcterms:W3CDTF">2022-07-02T07:04:00Z</dcterms:modified>
</cp:coreProperties>
</file>